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B7" w:rsidRDefault="002C5FB7" w:rsidP="002C5FB7">
      <w:pPr>
        <w:jc w:val="center"/>
        <w:rPr>
          <w:b/>
          <w:bCs/>
          <w:spacing w:val="120"/>
          <w:sz w:val="28"/>
          <w:szCs w:val="28"/>
        </w:rPr>
      </w:pPr>
    </w:p>
    <w:p w:rsidR="002C5FB7" w:rsidRPr="00164BF4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164BF4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164BF4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164BF4">
        <w:rPr>
          <w:sz w:val="32"/>
          <w:szCs w:val="32"/>
        </w:rPr>
        <w:t xml:space="preserve">Звіт про медичні кадри </w:t>
      </w:r>
    </w:p>
    <w:p w:rsidR="002C5FB7" w:rsidRPr="002833C1" w:rsidRDefault="002C5FB7" w:rsidP="002C5FB7">
      <w:pPr>
        <w:pStyle w:val="4"/>
        <w:keepNext w:val="0"/>
        <w:outlineLvl w:val="3"/>
      </w:pPr>
      <w:r w:rsidRPr="00164BF4">
        <w:rPr>
          <w:sz w:val="32"/>
          <w:szCs w:val="32"/>
        </w:rPr>
        <w:t xml:space="preserve">за </w:t>
      </w:r>
      <w:r w:rsidR="003F1D6E" w:rsidRPr="003F1D6E">
        <w:rPr>
          <w:sz w:val="32"/>
          <w:szCs w:val="32"/>
        </w:rPr>
        <w:t>2024</w:t>
      </w:r>
      <w:r w:rsidRPr="00164BF4">
        <w:rPr>
          <w:sz w:val="32"/>
          <w:szCs w:val="32"/>
        </w:rPr>
        <w:t xml:space="preserve"> рік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>Харківська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>6. Харківський район</w:t>
      </w:r>
    </w:p>
    <w:p w:rsidR="003F1D6E" w:rsidRPr="002833C1" w:rsidRDefault="003F1D6E" w:rsidP="003F1D6E">
      <w:pPr>
        <w:ind w:left="-180"/>
        <w:rPr>
          <w:lang w:val="uk-UA"/>
        </w:rPr>
      </w:pPr>
      <w:r w:rsidRPr="002833C1">
        <w:rPr>
          <w:lang w:val="uk-UA"/>
        </w:rPr>
        <w:t xml:space="preserve">14. Харківська </w:t>
      </w:r>
      <w:proofErr w:type="spellStart"/>
      <w:r w:rsidRPr="002833C1">
        <w:rPr>
          <w:lang w:val="uk-UA"/>
        </w:rPr>
        <w:t>мтг</w:t>
      </w:r>
      <w:proofErr w:type="spellEnd"/>
      <w:r w:rsidRPr="002833C1">
        <w:rPr>
          <w:lang w:val="uk-UA"/>
        </w:rPr>
        <w:t xml:space="preserve"> (</w:t>
      </w:r>
      <w:proofErr w:type="spellStart"/>
      <w:r w:rsidRPr="002833C1">
        <w:rPr>
          <w:lang w:val="uk-UA"/>
        </w:rPr>
        <w:t>м.Харків</w:t>
      </w:r>
      <w:proofErr w:type="spellEnd"/>
      <w:r w:rsidRPr="002833C1">
        <w:rPr>
          <w:lang w:val="uk-UA"/>
        </w:rPr>
        <w:t>)</w:t>
      </w:r>
    </w:p>
    <w:p w:rsidR="003F1D6E" w:rsidRPr="002833C1" w:rsidRDefault="003F1D6E" w:rsidP="003F1D6E">
      <w:pPr>
        <w:ind w:left="-180"/>
        <w:rPr>
          <w:lang w:val="uk-UA"/>
        </w:rPr>
      </w:pPr>
    </w:p>
    <w:p w:rsidR="003F1D6E" w:rsidRPr="002833C1" w:rsidRDefault="003F1D6E" w:rsidP="003F1D6E">
      <w:pPr>
        <w:ind w:left="-180"/>
        <w:rPr>
          <w:lang w:val="uk-UA"/>
        </w:rPr>
      </w:pPr>
    </w:p>
    <w:p w:rsidR="002C5FB7" w:rsidRPr="002833C1" w:rsidRDefault="003F1D6E" w:rsidP="002C5FB7">
      <w:pPr>
        <w:ind w:left="-180"/>
        <w:rPr>
          <w:lang w:val="uk-UA"/>
        </w:rPr>
      </w:pPr>
      <w:proofErr w:type="spellStart"/>
      <w:r w:rsidRPr="002833C1">
        <w:rPr>
          <w:lang w:val="uk-UA"/>
        </w:rPr>
        <w:t>poзpiз</w:t>
      </w:r>
      <w:proofErr w:type="spellEnd"/>
      <w:r w:rsidRPr="002833C1">
        <w:rPr>
          <w:lang w:val="uk-UA"/>
        </w:rPr>
        <w:t xml:space="preserve"> 0</w:t>
      </w:r>
    </w:p>
    <w:p w:rsidR="002C5FB7" w:rsidRPr="002833C1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5024D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Подають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val="ru-RU"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Терміни</w:t>
            </w:r>
            <w:proofErr w:type="spellEnd"/>
            <w:r w:rsidRPr="005024DE">
              <w:rPr>
                <w:rFonts w:cs="Times New Roman"/>
                <w:b/>
                <w:sz w:val="25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подання</w:t>
            </w:r>
            <w:proofErr w:type="spellEnd"/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5024DE">
              <w:rPr>
                <w:rFonts w:cs="Times New Roman"/>
                <w:b/>
                <w:sz w:val="22"/>
                <w:lang w:val="ru-RU" w:bidi="ar-SA"/>
              </w:rPr>
              <w:t>Форма №</w:t>
            </w:r>
            <w:r>
              <w:rPr>
                <w:rFonts w:cs="Times New Roman"/>
                <w:b/>
                <w:sz w:val="22"/>
                <w:lang w:val="ru-RU" w:bidi="ar-SA"/>
              </w:rPr>
              <w:t>17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br/>
              <w:t>(</w:t>
            </w:r>
            <w:proofErr w:type="gramStart"/>
            <w:r w:rsidRPr="005024DE">
              <w:rPr>
                <w:rFonts w:cs="Times New Roman"/>
                <w:b/>
                <w:sz w:val="22"/>
                <w:lang w:val="uk-UA" w:bidi="ar-SA"/>
              </w:rPr>
              <w:t>р</w:t>
            </w:r>
            <w:proofErr w:type="gramEnd"/>
            <w:r w:rsidRPr="005024DE">
              <w:rPr>
                <w:rFonts w:cs="Times New Roman"/>
                <w:b/>
                <w:sz w:val="22"/>
                <w:lang w:val="uk-UA" w:bidi="ar-SA"/>
              </w:rPr>
              <w:t>ічна)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sz w:val="22"/>
                <w:lang w:val="ru-RU" w:bidi="ar-SA"/>
              </w:rPr>
              <w:t>ЗАТВЕРДЖЕНО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>Наказ МОЗ</w:t>
            </w:r>
            <w:r w:rsidRPr="005024DE">
              <w:rPr>
                <w:rFonts w:cs="Times New Roman"/>
                <w:lang w:val="uk-UA" w:bidi="ar-SA"/>
              </w:rPr>
              <w:t xml:space="preserve"> України</w:t>
            </w:r>
            <w:r w:rsidRPr="005024DE">
              <w:rPr>
                <w:rFonts w:cs="Times New Roman"/>
                <w:sz w:val="22"/>
                <w:lang w:val="ru-RU" w:bidi="ar-SA"/>
              </w:rPr>
              <w:br/>
            </w:r>
            <w:r w:rsidRPr="005024DE">
              <w:rPr>
                <w:rFonts w:cs="Times New Roman"/>
                <w:lang w:val="ru-RU" w:bidi="ar-SA"/>
              </w:rPr>
              <w:t xml:space="preserve">10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липня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2007 року </w:t>
            </w:r>
            <w:r w:rsidRPr="005024DE">
              <w:rPr>
                <w:rFonts w:cs="Times New Roman"/>
                <w:sz w:val="22"/>
                <w:lang w:val="ru-RU" w:bidi="ar-SA"/>
              </w:rPr>
              <w:t>№378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(зі змінами згідно з наказами МОЗ 17.06.2013 № 511,04.10.2018№ 1802</w:t>
            </w:r>
            <w:r w:rsidRPr="005024D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 xml:space="preserve">за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погодженням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і</w:t>
            </w:r>
            <w:r w:rsidRPr="005024DE">
              <w:rPr>
                <w:rFonts w:cs="Times New Roman"/>
                <w:lang w:val="ru-RU" w:bidi="ar-SA"/>
              </w:rPr>
              <w:t xml:space="preserve">з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Держстатом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</w:p>
        </w:tc>
      </w:tr>
      <w:tr w:rsidR="002C5FB7" w:rsidRPr="00D96E39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5024D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lang w:val="ru-RU" w:bidi="ar-SA"/>
              </w:rPr>
            </w:pPr>
            <w:r w:rsidRPr="005024DE">
              <w:rPr>
                <w:rFonts w:cs="Times New Roman"/>
                <w:lang w:val="uk-UA" w:bidi="ar-SA"/>
              </w:rPr>
              <w:t xml:space="preserve">Згідно з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нака-зом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структур-ного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підрозді-лу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  <w:tr w:rsidR="002C5FB7" w:rsidRPr="005024D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ru-RU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2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.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Міністерство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здоров'я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Автономної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Республіки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Крим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, </w:t>
            </w: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 xml:space="preserve">структурні </w:t>
            </w:r>
            <w:proofErr w:type="gramStart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п</w:t>
            </w:r>
            <w:proofErr w:type="gramEnd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зведений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звіт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–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Міністерству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здоров'я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України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З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гідно</w:t>
            </w:r>
            <w:proofErr w:type="spellEnd"/>
            <w:r w:rsidRPr="005024DE">
              <w:rPr>
                <w:rFonts w:cs="Times New Roman"/>
                <w:lang w:val="en-AU" w:bidi="ar-SA"/>
              </w:rPr>
              <w:t xml:space="preserve"> з 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наказомМОЗ</w:t>
            </w:r>
            <w:proofErr w:type="spellEnd"/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</w:tbl>
    <w:p w:rsidR="002C5FB7" w:rsidRPr="005F6487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5F6487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8"/>
      </w:tblGrid>
      <w:tr w:rsidR="002C5FB7" w:rsidRPr="00D96E39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D96E39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ru-RU" w:bidi="ar-SA"/>
              </w:rPr>
            </w:pPr>
            <w:r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D96E39">
              <w:rPr>
                <w:rFonts w:cs="Times New Roman"/>
                <w:sz w:val="22"/>
                <w:szCs w:val="22"/>
                <w:lang w:val="uk-UA" w:bidi="ar-SA"/>
              </w:rPr>
              <w:t xml:space="preserve">   </w:t>
            </w:r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Департамент охорони </w:t>
            </w:r>
            <w:proofErr w:type="spellStart"/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>здоров"я</w:t>
            </w:r>
            <w:proofErr w:type="spellEnd"/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Харківської міської ради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5024D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B35AA3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ru-RU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6B55FB">
              <w:rPr>
                <w:rFonts w:cs="Times New Roman"/>
                <w:sz w:val="22"/>
                <w:szCs w:val="22"/>
                <w:u w:val="single"/>
                <w:lang w:val="uk-UA"/>
              </w:rPr>
              <w:t>м. Харків, вул. Сумська, 64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5024DE">
              <w:rPr>
                <w:rFonts w:ascii="UkrainianPeterburg" w:hAnsi="UkrainianPeterburg" w:cs="Times New Roman"/>
                <w:b/>
                <w:sz w:val="24"/>
                <w:lang w:val="ru-RU" w:bidi="ar-SA"/>
              </w:rPr>
              <w:t>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</w:t>
            </w:r>
            <w:proofErr w:type="spellStart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офіса</w:t>
            </w:r>
            <w:proofErr w:type="spellEnd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)</w:t>
            </w:r>
          </w:p>
          <w:p w:rsidR="002C5FB7" w:rsidRPr="005024D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2833C1" w:rsidRDefault="002C5FB7" w:rsidP="002C5FB7">
      <w:pPr>
        <w:jc w:val="center"/>
        <w:rPr>
          <w:b/>
          <w:bCs/>
          <w:lang w:val="uk-UA"/>
        </w:rPr>
      </w:pPr>
    </w:p>
    <w:p w:rsidR="002C5FB7" w:rsidRPr="002833C1" w:rsidRDefault="002C5FB7" w:rsidP="002C5FB7">
      <w:pPr>
        <w:rPr>
          <w:lang w:val="uk-UA"/>
        </w:rPr>
      </w:pPr>
    </w:p>
    <w:p w:rsidR="00251DED" w:rsidRPr="001D7B8F" w:rsidRDefault="002C5FB7" w:rsidP="00251DED">
      <w:pPr>
        <w:rPr>
          <w:b/>
          <w:sz w:val="22"/>
          <w:szCs w:val="22"/>
          <w:lang w:val="uk-UA"/>
        </w:rPr>
      </w:pPr>
      <w:r w:rsidRPr="002833C1">
        <w:rPr>
          <w:lang w:val="uk-UA"/>
        </w:rPr>
        <w:br w:type="page"/>
      </w:r>
      <w:r w:rsidR="00251DED" w:rsidRPr="001D7B8F">
        <w:rPr>
          <w:b/>
          <w:sz w:val="22"/>
          <w:szCs w:val="22"/>
          <w:lang w:val="uk-UA"/>
        </w:rPr>
        <w:lastRenderedPageBreak/>
        <w:t xml:space="preserve">Таблиця 1000 </w:t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 w:rsidRPr="001D7B8F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251DED" w:rsidRPr="00D96E39" w:rsidTr="002407BC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 xml:space="preserve">У тому числі на основній роботі в закладах підготовки кадрів, НДІ та </w:t>
            </w:r>
            <w:proofErr w:type="spellStart"/>
            <w:r w:rsidRPr="002833C1">
              <w:rPr>
                <w:b/>
                <w:sz w:val="16"/>
                <w:szCs w:val="16"/>
                <w:lang w:val="uk-UA"/>
              </w:rPr>
              <w:t>апараті</w:t>
            </w:r>
            <w:proofErr w:type="spellEnd"/>
            <w:r w:rsidRPr="002833C1">
              <w:rPr>
                <w:b/>
                <w:sz w:val="16"/>
                <w:szCs w:val="16"/>
                <w:lang w:val="uk-UA"/>
              </w:rPr>
              <w:t xml:space="preserve">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2833C1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E5795D">
            <w:pPr>
              <w:ind w:left="-248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(соціал-гігієністи)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статистики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терапевти - усього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дільничні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пульмонологи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кардіологи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кардіоревматологи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гастроентерологи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нефрологи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ендокринологи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алергологи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гематологи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дієтологи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фізіотерапевти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лікувальної фізкультури та спортивної медицини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функціональної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серцево-судинні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торакальні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нейрохірурги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анестезіологи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ортопеди-травматологи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ендоскопісти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проктологи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трансфузіологи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онкологи-отоларингологи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радіологи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акушери-гінекологи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гінекологи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педіатри-</w:t>
            </w:r>
            <w:proofErr w:type="spellStart"/>
            <w:r w:rsidRPr="002833C1">
              <w:rPr>
                <w:sz w:val="18"/>
                <w:szCs w:val="18"/>
                <w:lang w:val="uk-UA"/>
              </w:rPr>
              <w:t>неонатологи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ультразвукової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офтальмологи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</w:tbl>
    <w:p w:rsidR="00251DED" w:rsidRPr="00251DED" w:rsidRDefault="00251DED" w:rsidP="00251DED">
      <w:pPr>
        <w:pStyle w:val="a3"/>
        <w:ind w:left="708" w:firstLine="708"/>
        <w:jc w:val="right"/>
        <w:rPr>
          <w:b w:val="0"/>
          <w:sz w:val="16"/>
          <w:szCs w:val="16"/>
        </w:rPr>
      </w:pPr>
      <w:r w:rsidRPr="002833C1">
        <w:br w:type="page"/>
      </w:r>
      <w:r w:rsidRPr="00251DED">
        <w:rPr>
          <w:b w:val="0"/>
          <w:sz w:val="16"/>
          <w:szCs w:val="16"/>
        </w:rPr>
        <w:lastRenderedPageBreak/>
        <w:t>Продовження таблиці 1000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7"/>
        <w:gridCol w:w="585"/>
        <w:gridCol w:w="1017"/>
        <w:gridCol w:w="1784"/>
        <w:gridCol w:w="1050"/>
        <w:gridCol w:w="1050"/>
        <w:gridCol w:w="1050"/>
      </w:tblGrid>
      <w:tr w:rsidR="00251DED" w:rsidRPr="00D96E39" w:rsidTr="002407BC">
        <w:trPr>
          <w:cantSplit/>
          <w:jc w:val="center"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 xml:space="preserve">У тому числі на основній роботі в закладах підготовки кадрів, НДІ та </w:t>
            </w:r>
            <w:proofErr w:type="spellStart"/>
            <w:r w:rsidRPr="002833C1">
              <w:rPr>
                <w:b/>
                <w:sz w:val="16"/>
                <w:szCs w:val="16"/>
                <w:lang w:val="uk-UA"/>
              </w:rPr>
              <w:t>апараті</w:t>
            </w:r>
            <w:proofErr w:type="spellEnd"/>
            <w:r w:rsidRPr="002833C1">
              <w:rPr>
                <w:b/>
                <w:sz w:val="16"/>
                <w:szCs w:val="16"/>
                <w:lang w:val="uk-UA"/>
              </w:rPr>
              <w:t xml:space="preserve"> органів управління</w:t>
            </w:r>
          </w:p>
        </w:tc>
        <w:tc>
          <w:tcPr>
            <w:tcW w:w="1560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trHeight w:val="297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trHeight w:val="133"/>
          <w:jc w:val="center"/>
        </w:trPr>
        <w:tc>
          <w:tcPr>
            <w:tcW w:w="176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отоларингологи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фтизіатри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невропатологи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неврологи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сексопатологи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наркологи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дерматовенерологи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патологоанатоми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імунологи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лаборанти-генетики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інфекціоністи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токсикологи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бактеріологи і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епідеміологи,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дезінфекціоністи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, паразитологи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санітарні лікарі з: комунальної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праці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харчування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дітей та підлітків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радіаційної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судово-медичної експертизи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санологи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практики – сімейний лікар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інтерни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35AA3" w:rsidRPr="00B35AA3" w:rsidRDefault="00490FFB" w:rsidP="00921F6C">
            <w:pPr>
              <w:rPr>
                <w:sz w:val="16"/>
                <w:szCs w:val="16"/>
              </w:rPr>
            </w:pPr>
            <w:r w:rsidRPr="00251DED">
              <w:rPr>
                <w:sz w:val="16"/>
                <w:szCs w:val="16"/>
                <w:lang w:val="uk-UA"/>
              </w:rPr>
              <w:t>І</w:t>
            </w:r>
            <w:r w:rsidR="00251DED" w:rsidRPr="00251DED">
              <w:rPr>
                <w:sz w:val="16"/>
                <w:szCs w:val="16"/>
                <w:lang w:val="uk-UA"/>
              </w:rPr>
              <w:t>нші</w:t>
            </w:r>
            <w:r w:rsidR="00F45830">
              <w:rPr>
                <w:sz w:val="16"/>
                <w:szCs w:val="16"/>
              </w:rPr>
              <w:t xml:space="preserve"> </w:t>
            </w:r>
            <w:r w:rsidR="00B35AA3">
              <w:rPr>
                <w:sz w:val="16"/>
                <w:szCs w:val="16"/>
                <w:lang w:val="uk-UA"/>
              </w:rPr>
              <w:t>лікарі (р.107-120)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Із загальної кількості лікарів – аспіранти і клінічні ординатори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загальної кількості лікарів - працюють на основній роботі в закладах, які підпорядковані: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центральним органам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обласним, міським та іншим органам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3501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2.  Зубні лікарі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жінки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3. Провізори в лікувально-профілактичних закладах, закладах підготовки кадрів, НДІ і апаратах органів управління.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Провізори в інших закладах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числі, інтерни, які навчаються на контрактній основі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98: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рефлексотерапевти</w:t>
            </w:r>
            <w:proofErr w:type="spellEnd"/>
            <w:r w:rsidR="00B35AA3">
              <w:rPr>
                <w:sz w:val="16"/>
                <w:szCs w:val="16"/>
                <w:lang w:val="uk-UA"/>
              </w:rPr>
              <w:t xml:space="preserve"> (98)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B35AA3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-психологи</w:t>
            </w:r>
            <w:r w:rsidR="00B35AA3">
              <w:rPr>
                <w:sz w:val="16"/>
                <w:szCs w:val="16"/>
                <w:lang w:val="uk-UA"/>
              </w:rPr>
              <w:t xml:space="preserve"> (64)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з народної та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нетрадиц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йної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медицини</w:t>
            </w:r>
            <w:r w:rsidR="00B35AA3">
              <w:rPr>
                <w:sz w:val="16"/>
                <w:szCs w:val="16"/>
                <w:lang w:val="uk-UA"/>
              </w:rPr>
              <w:t xml:space="preserve"> (67)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F45830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стажисти (</w:t>
            </w:r>
            <w:r w:rsidR="00F45830">
              <w:rPr>
                <w:sz w:val="16"/>
                <w:szCs w:val="16"/>
                <w:lang w:val="uk-UA"/>
              </w:rPr>
              <w:t xml:space="preserve">без </w:t>
            </w:r>
            <w:r w:rsidR="009B3A21" w:rsidRPr="009B3A21">
              <w:rPr>
                <w:sz w:val="16"/>
                <w:szCs w:val="16"/>
                <w:lang w:val="uk-UA"/>
              </w:rPr>
              <w:t>спеціальності у період навчання</w:t>
            </w:r>
            <w:r w:rsidRPr="00251DED">
              <w:rPr>
                <w:sz w:val="16"/>
                <w:szCs w:val="16"/>
                <w:lang w:val="uk-UA"/>
              </w:rPr>
              <w:t>)</w:t>
            </w:r>
            <w:r w:rsidR="00B35AA3">
              <w:rPr>
                <w:sz w:val="16"/>
                <w:szCs w:val="16"/>
                <w:lang w:val="uk-UA"/>
              </w:rPr>
              <w:t xml:space="preserve"> (1100)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B35AA3" w:rsidP="003D6F0B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В</w:t>
            </w:r>
            <w:r w:rsidR="00A22F24" w:rsidRPr="00251DED">
              <w:rPr>
                <w:sz w:val="16"/>
                <w:szCs w:val="16"/>
                <w:lang w:val="uk-UA"/>
              </w:rPr>
              <w:t>икладачі</w:t>
            </w:r>
            <w:r>
              <w:rPr>
                <w:sz w:val="16"/>
                <w:szCs w:val="16"/>
                <w:lang w:val="uk-UA"/>
              </w:rPr>
              <w:t xml:space="preserve"> (701,605)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5795D" w:rsidRDefault="00E5795D" w:rsidP="009E7C6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лікарі з фізичної та реабілітаційної мед</w:t>
            </w:r>
            <w:r w:rsidR="009E7C64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цини</w:t>
            </w:r>
            <w:r w:rsidR="00B35AA3">
              <w:rPr>
                <w:sz w:val="16"/>
                <w:szCs w:val="16"/>
                <w:lang w:val="uk-UA"/>
              </w:rPr>
              <w:t xml:space="preserve"> (186)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42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B35AA3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Е</w:t>
            </w:r>
            <w:r w:rsidR="00E5795D">
              <w:rPr>
                <w:sz w:val="16"/>
                <w:szCs w:val="16"/>
                <w:lang w:val="uk-UA"/>
              </w:rPr>
              <w:t>рготерапевти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(188)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9C38B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</w:t>
            </w:r>
            <w:r w:rsidR="009C38B2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чні терапевти</w:t>
            </w:r>
            <w:r w:rsidR="00B35AA3">
              <w:rPr>
                <w:sz w:val="16"/>
                <w:szCs w:val="16"/>
                <w:lang w:val="uk-UA"/>
              </w:rPr>
              <w:t xml:space="preserve"> (189</w:t>
            </w:r>
            <w:r w:rsidR="003C48E7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9B3A21" w:rsidP="00500D75">
            <w:pPr>
              <w:rPr>
                <w:sz w:val="16"/>
                <w:szCs w:val="16"/>
                <w:lang w:val="uk-UA"/>
              </w:rPr>
            </w:pPr>
            <w:r w:rsidRPr="00E13C48">
              <w:rPr>
                <w:sz w:val="16"/>
                <w:szCs w:val="16"/>
                <w:lang w:val="uk-UA"/>
              </w:rPr>
              <w:t xml:space="preserve">Лікарі </w:t>
            </w:r>
            <w:r w:rsidR="00500D75">
              <w:rPr>
                <w:sz w:val="16"/>
                <w:szCs w:val="16"/>
                <w:lang w:val="uk-UA"/>
              </w:rPr>
              <w:t>суднової медицини</w:t>
            </w:r>
            <w:r w:rsidRPr="00E13C48">
              <w:rPr>
                <w:sz w:val="16"/>
                <w:szCs w:val="16"/>
                <w:lang w:val="uk-UA"/>
              </w:rPr>
              <w:t xml:space="preserve"> (1</w:t>
            </w:r>
            <w:r w:rsidR="003C48E7">
              <w:rPr>
                <w:sz w:val="16"/>
                <w:szCs w:val="16"/>
                <w:lang w:val="uk-UA"/>
              </w:rPr>
              <w:t>04</w:t>
            </w:r>
            <w:r w:rsidRPr="00E13C48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251DED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500D75" w:rsidP="00A22F24">
            <w:pPr>
              <w:rPr>
                <w:sz w:val="16"/>
                <w:szCs w:val="16"/>
                <w:lang w:val="uk-UA"/>
              </w:rPr>
            </w:pPr>
            <w:r w:rsidRPr="00E13C48">
              <w:rPr>
                <w:sz w:val="16"/>
                <w:szCs w:val="16"/>
                <w:lang w:val="uk-UA"/>
              </w:rPr>
              <w:t xml:space="preserve">Лікарі </w:t>
            </w:r>
            <w:proofErr w:type="spellStart"/>
            <w:r>
              <w:rPr>
                <w:sz w:val="16"/>
                <w:szCs w:val="16"/>
                <w:lang w:val="uk-UA"/>
              </w:rPr>
              <w:t>аіаційної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медицини</w:t>
            </w:r>
            <w:r w:rsidRPr="00E13C48">
              <w:rPr>
                <w:sz w:val="16"/>
                <w:szCs w:val="16"/>
                <w:lang w:val="uk-UA"/>
              </w:rPr>
              <w:t xml:space="preserve"> (1)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1B2A5F" w:rsidRDefault="001B2A5F" w:rsidP="002407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3C48E7" w:rsidP="00A22F24">
            <w:pPr>
              <w:rPr>
                <w:sz w:val="16"/>
                <w:szCs w:val="16"/>
                <w:lang w:val="uk-UA"/>
              </w:rPr>
            </w:pPr>
            <w:proofErr w:type="spellStart"/>
            <w:r w:rsidRPr="003C48E7">
              <w:rPr>
                <w:sz w:val="16"/>
                <w:szCs w:val="16"/>
                <w:lang w:val="uk-UA"/>
              </w:rPr>
              <w:t>трансплант</w:t>
            </w:r>
            <w:proofErr w:type="spellEnd"/>
            <w:r w:rsidRPr="003C48E7">
              <w:rPr>
                <w:sz w:val="16"/>
                <w:szCs w:val="16"/>
                <w:lang w:val="uk-UA"/>
              </w:rPr>
              <w:t>-координатори (177)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9B3A21" w:rsidRDefault="009B3A21" w:rsidP="001B2A5F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3C48E7" w:rsidRDefault="003C48E7" w:rsidP="00A22F24">
            <w:pPr>
              <w:rPr>
                <w:sz w:val="16"/>
                <w:szCs w:val="16"/>
                <w:lang w:val="uk-UA"/>
              </w:rPr>
            </w:pPr>
            <w:proofErr w:type="spellStart"/>
            <w:r w:rsidRPr="003C48E7">
              <w:rPr>
                <w:sz w:val="16"/>
                <w:szCs w:val="16"/>
                <w:lang w:val="uk-UA"/>
              </w:rPr>
              <w:lastRenderedPageBreak/>
              <w:t>трансплант</w:t>
            </w:r>
            <w:proofErr w:type="spellEnd"/>
            <w:r w:rsidRPr="003C48E7">
              <w:rPr>
                <w:sz w:val="16"/>
                <w:szCs w:val="16"/>
                <w:lang w:val="uk-UA"/>
              </w:rPr>
              <w:t>-координатори патолого-анатомічного бюро (бюро судово-медичної експертизи) (???)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9B3A21" w:rsidRDefault="009B3A21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1B2A5F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3C48E7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C48E7" w:rsidRPr="003C48E7" w:rsidRDefault="003C48E7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48E7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48E7" w:rsidRPr="00E23C83" w:rsidRDefault="003C48E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BE04F0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Pr="003C48E7" w:rsidRDefault="00BE04F0" w:rsidP="00A22F24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04F0" w:rsidRDefault="00BE04F0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4F0" w:rsidRPr="00E23C83" w:rsidRDefault="00BE04F0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251DED" w:rsidRDefault="00251DED" w:rsidP="00251DED">
      <w:pPr>
        <w:jc w:val="center"/>
        <w:rPr>
          <w:b/>
          <w:bCs/>
          <w:sz w:val="16"/>
          <w:szCs w:val="16"/>
          <w:lang w:val="uk-UA"/>
        </w:rPr>
      </w:pPr>
      <w:r w:rsidRPr="002833C1">
        <w:rPr>
          <w:b/>
          <w:bCs/>
          <w:sz w:val="22"/>
          <w:szCs w:val="22"/>
          <w:lang w:val="uk-UA"/>
        </w:rPr>
        <w:br w:type="page"/>
      </w:r>
      <w:r w:rsidRPr="00251DED">
        <w:rPr>
          <w:b/>
          <w:bCs/>
          <w:sz w:val="16"/>
          <w:szCs w:val="16"/>
          <w:lang w:val="uk-UA"/>
        </w:rPr>
        <w:lastRenderedPageBreak/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6"/>
        <w:gridCol w:w="411"/>
        <w:gridCol w:w="957"/>
        <w:gridCol w:w="1800"/>
        <w:gridCol w:w="900"/>
        <w:gridCol w:w="954"/>
      </w:tblGrid>
      <w:tr w:rsidR="00251DED" w:rsidRPr="00D96E39" w:rsidTr="002407BC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251DED" w:rsidRPr="002833C1" w:rsidTr="00251DED">
        <w:trPr>
          <w:cantSplit/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1.Середній медичний персонал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4420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2258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479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</w:t>
            </w:r>
          </w:p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фельдшери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акушерки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помічники санітарних лікарів і помічники епідеміологів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сестри в усіх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3584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1840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390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148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інструктори-дезінфектори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 (фельдшери-лаборанти)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зубні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рентгенотехніки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рентгенолаборанти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C82735" w:rsidP="00490FFB">
            <w:pPr>
              <w:ind w:left="180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І</w:t>
            </w:r>
            <w:r w:rsidR="00251DED" w:rsidRPr="00251DED">
              <w:rPr>
                <w:sz w:val="16"/>
                <w:szCs w:val="16"/>
                <w:lang w:val="uk-UA"/>
              </w:rPr>
              <w:t>нш</w:t>
            </w:r>
            <w:r w:rsidR="0027484C">
              <w:rPr>
                <w:sz w:val="16"/>
                <w:szCs w:val="16"/>
                <w:lang w:val="uk-UA"/>
              </w:rPr>
              <w:t>і</w:t>
            </w:r>
            <w:r w:rsidR="00490FFB">
              <w:rPr>
                <w:sz w:val="16"/>
                <w:szCs w:val="16"/>
                <w:lang w:val="uk-UA"/>
              </w:rPr>
              <w:t>середнього</w:t>
            </w:r>
            <w:proofErr w:type="spellEnd"/>
            <w:r w:rsidR="00490FFB">
              <w:rPr>
                <w:sz w:val="16"/>
                <w:szCs w:val="16"/>
                <w:lang w:val="uk-UA"/>
              </w:rPr>
              <w:t xml:space="preserve"> медичного персоналу </w:t>
            </w:r>
            <w:r>
              <w:rPr>
                <w:sz w:val="16"/>
                <w:szCs w:val="16"/>
                <w:lang w:val="uk-UA"/>
              </w:rPr>
              <w:t>(р.21-3</w:t>
            </w:r>
            <w:r w:rsidR="00490FFB">
              <w:rPr>
                <w:sz w:val="16"/>
                <w:szCs w:val="16"/>
                <w:lang w:val="uk-UA"/>
              </w:rPr>
              <w:t>3</w:t>
            </w:r>
            <w:r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2.Фармацевти в лікувально-профілактичних закладах, закладах підготовки кадрів, НДІ та апаратах органів управління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7484C" w:rsidP="002407B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</w:t>
            </w:r>
            <w:r w:rsidR="00251DED" w:rsidRPr="00251DED">
              <w:rPr>
                <w:sz w:val="16"/>
                <w:szCs w:val="16"/>
                <w:lang w:val="uk-UA"/>
              </w:rPr>
              <w:t>армацевти в інших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3.Інструктори-методисти з лікувальної фізкультури з вищою немедичною освітою </w:t>
            </w:r>
            <w:r w:rsidR="000F5618">
              <w:rPr>
                <w:b/>
                <w:bCs/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Інструктори з лікувальної фізкультури (без </w:t>
            </w:r>
            <w:r w:rsidR="00BE7D7E">
              <w:rPr>
                <w:sz w:val="16"/>
                <w:szCs w:val="16"/>
                <w:lang w:val="uk-UA"/>
              </w:rPr>
              <w:t xml:space="preserve">середньої </w:t>
            </w:r>
            <w:r w:rsidRPr="00251DED">
              <w:rPr>
                <w:sz w:val="16"/>
                <w:szCs w:val="16"/>
                <w:lang w:val="uk-UA"/>
              </w:rPr>
              <w:t>медичної освіти)</w:t>
            </w:r>
            <w:r w:rsidR="000F5618">
              <w:rPr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Молодші медичні сестри для догляду за хворими</w:t>
            </w:r>
            <w:r w:rsidR="000F5618">
              <w:rPr>
                <w:sz w:val="16"/>
                <w:szCs w:val="16"/>
                <w:lang w:val="uk-UA"/>
              </w:rPr>
              <w:t xml:space="preserve"> (2008)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4273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2206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462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 xml:space="preserve">5. Із загальної кількості медичних сестер </w:t>
            </w:r>
            <w:r w:rsidRPr="00251DED">
              <w:rPr>
                <w:b/>
                <w:sz w:val="16"/>
                <w:szCs w:val="16"/>
                <w:lang w:val="ru-RU"/>
              </w:rPr>
              <w:t>(</w:t>
            </w:r>
            <w:r w:rsidRPr="00251DED">
              <w:rPr>
                <w:b/>
                <w:sz w:val="16"/>
                <w:szCs w:val="16"/>
                <w:lang w:val="uk-UA"/>
              </w:rPr>
              <w:t>рядок</w:t>
            </w:r>
            <w:r w:rsidRPr="00251DED">
              <w:rPr>
                <w:b/>
                <w:sz w:val="16"/>
                <w:szCs w:val="16"/>
                <w:lang w:val="ru-RU"/>
              </w:rPr>
              <w:t xml:space="preserve"> 5</w:t>
            </w:r>
            <w:r w:rsidRPr="00251DED">
              <w:rPr>
                <w:b/>
                <w:sz w:val="16"/>
                <w:szCs w:val="16"/>
                <w:lang w:val="uk-UA"/>
              </w:rPr>
              <w:t>) – медичні сестри загальної практики – сімейної медицини</w:t>
            </w:r>
            <w:r w:rsidR="000F5618">
              <w:rPr>
                <w:b/>
                <w:sz w:val="16"/>
                <w:szCs w:val="16"/>
                <w:lang w:val="uk-UA"/>
              </w:rPr>
              <w:t xml:space="preserve"> (2018)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6. Спеціалісти з вищою немедичною освітою</w:t>
            </w:r>
            <w:r w:rsidR="009E6B30">
              <w:rPr>
                <w:b/>
                <w:sz w:val="16"/>
                <w:szCs w:val="16"/>
                <w:lang w:val="uk-UA"/>
              </w:rPr>
              <w:t>, які працюють на лікарських посадах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12: 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кувальної фізкультури</w:t>
            </w:r>
            <w:r w:rsidR="00C82735">
              <w:rPr>
                <w:sz w:val="16"/>
                <w:szCs w:val="16"/>
                <w:lang w:val="uk-UA"/>
              </w:rPr>
              <w:t xml:space="preserve"> (2029)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трудової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терап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ї</w:t>
            </w:r>
            <w:r w:rsidR="00C82735">
              <w:rPr>
                <w:sz w:val="16"/>
                <w:szCs w:val="16"/>
                <w:lang w:val="uk-UA"/>
              </w:rPr>
              <w:t xml:space="preserve"> (2028)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сан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тарної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осв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ти</w:t>
            </w:r>
            <w:r w:rsidR="00C82735">
              <w:rPr>
                <w:sz w:val="16"/>
                <w:szCs w:val="16"/>
                <w:lang w:val="uk-UA"/>
              </w:rPr>
              <w:t xml:space="preserve"> (2030)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BE7D7E" w:rsidP="00BE7D7E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техніки - </w:t>
            </w:r>
            <w:proofErr w:type="spellStart"/>
            <w:r>
              <w:rPr>
                <w:sz w:val="16"/>
                <w:szCs w:val="16"/>
                <w:lang w:val="uk-UA"/>
              </w:rPr>
              <w:t>ортезисти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>–</w:t>
            </w:r>
            <w:r w:rsidR="00251DED"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="00251DED" w:rsidRPr="00251DED">
              <w:rPr>
                <w:sz w:val="16"/>
                <w:szCs w:val="16"/>
              </w:rPr>
              <w:t>i</w:t>
            </w:r>
            <w:r w:rsidR="00251DED" w:rsidRPr="00251DED">
              <w:rPr>
                <w:sz w:val="16"/>
                <w:szCs w:val="16"/>
                <w:lang w:val="uk-UA"/>
              </w:rPr>
              <w:t>псовиливальники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 xml:space="preserve"> (2042)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C82735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єн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зубн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="00C82735">
              <w:rPr>
                <w:sz w:val="16"/>
                <w:szCs w:val="16"/>
                <w:lang w:val="uk-UA"/>
              </w:rPr>
              <w:t xml:space="preserve"> (2056)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490FFB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FFB" w:rsidRPr="00382F12" w:rsidRDefault="00BE7D7E" w:rsidP="00382F12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proofErr w:type="spellStart"/>
            <w:r w:rsidRPr="00A57CB4">
              <w:rPr>
                <w:sz w:val="16"/>
                <w:szCs w:val="16"/>
                <w:lang w:val="uk-UA"/>
              </w:rPr>
              <w:t>ерготерапевт</w:t>
            </w:r>
            <w:r>
              <w:rPr>
                <w:sz w:val="16"/>
                <w:szCs w:val="16"/>
                <w:lang w:val="uk-UA"/>
              </w:rPr>
              <w:t>а</w:t>
            </w:r>
            <w:proofErr w:type="spellEnd"/>
            <w:r>
              <w:rPr>
                <w:sz w:val="16"/>
                <w:szCs w:val="16"/>
                <w:lang w:val="uk-UA"/>
              </w:rPr>
              <w:t xml:space="preserve"> (2104)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Default="001C61E2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FFB" w:rsidRPr="00B3519D" w:rsidRDefault="00490FFB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E834A8" w:rsidRPr="00E834A8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4A8" w:rsidRPr="00E834A8" w:rsidRDefault="00BE7D7E" w:rsidP="002407BC">
            <w:pPr>
              <w:jc w:val="both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r w:rsidRPr="00A57CB4">
              <w:rPr>
                <w:sz w:val="16"/>
                <w:szCs w:val="16"/>
                <w:lang w:val="uk-UA"/>
              </w:rPr>
              <w:t>фізичн</w:t>
            </w:r>
            <w:r>
              <w:rPr>
                <w:sz w:val="16"/>
                <w:szCs w:val="16"/>
                <w:lang w:val="uk-UA"/>
              </w:rPr>
              <w:t>ого</w:t>
            </w:r>
            <w:r w:rsidRPr="00A57CB4">
              <w:rPr>
                <w:sz w:val="16"/>
                <w:szCs w:val="16"/>
                <w:lang w:val="uk-UA"/>
              </w:rPr>
              <w:t xml:space="preserve"> терапевт</w:t>
            </w:r>
            <w:r>
              <w:rPr>
                <w:sz w:val="16"/>
                <w:szCs w:val="16"/>
                <w:lang w:val="uk-UA"/>
              </w:rPr>
              <w:t>а (2105)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Default="00E834A8" w:rsidP="001C61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  <w:r w:rsidR="001C61E2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34A8" w:rsidRPr="00B3519D" w:rsidRDefault="00E834A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1C61E2" w:rsidRDefault="00BE7D7E" w:rsidP="00BE7D7E">
            <w:pPr>
              <w:jc w:val="both"/>
              <w:rPr>
                <w:rFonts w:cs="Times New Roma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uk-UA"/>
              </w:rPr>
              <w:t xml:space="preserve">асистенти </w:t>
            </w:r>
            <w:proofErr w:type="spellStart"/>
            <w:r>
              <w:rPr>
                <w:sz w:val="16"/>
                <w:szCs w:val="16"/>
                <w:lang w:val="uk-UA"/>
              </w:rPr>
              <w:t>реабілітолога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1C61E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F45830" w:rsidRDefault="00BE7D7E" w:rsidP="00AB113E">
            <w:pPr>
              <w:jc w:val="both"/>
              <w:rPr>
                <w:rFonts w:cs="Times New Roman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парамедики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C61E2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1E2" w:rsidRPr="00251DED" w:rsidRDefault="001C61E2" w:rsidP="009E6B30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1C61E2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61E2" w:rsidRPr="00B3519D" w:rsidRDefault="001C61E2" w:rsidP="009E6B30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5549B7" w:rsidRDefault="00251DED" w:rsidP="00251DED">
      <w:pPr>
        <w:rPr>
          <w:sz w:val="18"/>
          <w:szCs w:val="18"/>
          <w:lang w:val="uk-UA"/>
        </w:rPr>
      </w:pPr>
    </w:p>
    <w:p w:rsidR="007B618B" w:rsidRPr="00487B14" w:rsidRDefault="007B618B" w:rsidP="00B44F70">
      <w:pPr>
        <w:pStyle w:val="3"/>
        <w:keepNext w:val="0"/>
        <w:jc w:val="both"/>
        <w:outlineLvl w:val="2"/>
        <w:rPr>
          <w:sz w:val="22"/>
          <w:szCs w:val="22"/>
        </w:rPr>
      </w:pPr>
      <w:r w:rsidRPr="00487B14">
        <w:rPr>
          <w:sz w:val="22"/>
          <w:szCs w:val="22"/>
        </w:rPr>
        <w:t>Таблиця 1002</w:t>
      </w:r>
    </w:p>
    <w:p w:rsidR="007B618B" w:rsidRPr="00487B14" w:rsidRDefault="007B618B" w:rsidP="00B44F70">
      <w:pPr>
        <w:pStyle w:val="2"/>
        <w:rPr>
          <w:sz w:val="22"/>
          <w:szCs w:val="22"/>
        </w:rPr>
      </w:pPr>
      <w:r w:rsidRPr="00487B14">
        <w:rPr>
          <w:sz w:val="22"/>
          <w:szCs w:val="22"/>
        </w:rPr>
        <w:t>Із загальної кількості фізичних осіб середнього медичного персоналу ( табл</w:t>
      </w:r>
      <w:r w:rsidR="00D63C82" w:rsidRPr="00487B14">
        <w:rPr>
          <w:sz w:val="22"/>
          <w:szCs w:val="22"/>
        </w:rPr>
        <w:t>.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1001, рядок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1, графа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 xml:space="preserve">1), що працює на основній роботі в закладах підготовки кадрів, НДІ та </w:t>
      </w:r>
      <w:proofErr w:type="spellStart"/>
      <w:r w:rsidRPr="00487B14">
        <w:rPr>
          <w:sz w:val="22"/>
          <w:szCs w:val="22"/>
        </w:rPr>
        <w:t>апараті</w:t>
      </w:r>
      <w:proofErr w:type="spellEnd"/>
      <w:r w:rsidRPr="00487B14">
        <w:rPr>
          <w:sz w:val="22"/>
          <w:szCs w:val="22"/>
        </w:rPr>
        <w:t xml:space="preserve"> органів управління (без урахування середнього медичного персоналу  </w:t>
      </w:r>
      <w:proofErr w:type="spellStart"/>
      <w:r w:rsidRPr="00487B14">
        <w:rPr>
          <w:sz w:val="22"/>
          <w:szCs w:val="22"/>
        </w:rPr>
        <w:t>клінік</w:t>
      </w:r>
      <w:proofErr w:type="spellEnd"/>
      <w:r w:rsidRPr="00487B14">
        <w:rPr>
          <w:sz w:val="22"/>
          <w:szCs w:val="22"/>
        </w:rPr>
        <w:t xml:space="preserve"> вузів і стаціонарів НДІ)</w:t>
      </w:r>
      <w:r w:rsidR="00D63C82" w:rsidRPr="00487B14">
        <w:rPr>
          <w:sz w:val="22"/>
          <w:szCs w:val="22"/>
          <w:lang w:val="en-US"/>
        </w:rPr>
        <w:t> </w:t>
      </w:r>
      <w:r w:rsidR="00930F71" w:rsidRPr="009C51C9">
        <w:rPr>
          <w:b/>
          <w:sz w:val="22"/>
          <w:szCs w:val="22"/>
          <w:u w:val="single"/>
        </w:rPr>
        <w:t>   </w:t>
      </w:r>
      <w:r w:rsidRPr="00487B14">
        <w:rPr>
          <w:b/>
          <w:sz w:val="22"/>
          <w:szCs w:val="22"/>
        </w:rPr>
        <w:t>.</w:t>
      </w:r>
    </w:p>
    <w:p w:rsidR="007B618B" w:rsidRPr="005549B7" w:rsidRDefault="007B618B" w:rsidP="00B44F70">
      <w:pPr>
        <w:pStyle w:val="7"/>
        <w:keepNext w:val="0"/>
        <w:outlineLvl w:val="6"/>
        <w:rPr>
          <w:sz w:val="18"/>
          <w:szCs w:val="18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1003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(табл.1000, рядок 1, графа 1)  осіб пенсійного віку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931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   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5549B7" w:rsidRDefault="007B618B" w:rsidP="00B44F70">
      <w:pPr>
        <w:pStyle w:val="7"/>
        <w:keepNext w:val="0"/>
        <w:outlineLvl w:val="6"/>
        <w:rPr>
          <w:sz w:val="18"/>
          <w:szCs w:val="18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1004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837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uk-UA"/>
        </w:rPr>
        <w:t>   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5549B7" w:rsidRDefault="007B618B">
      <w:pPr>
        <w:rPr>
          <w:sz w:val="16"/>
          <w:szCs w:val="16"/>
          <w:lang w:val="uk-UA"/>
        </w:rPr>
      </w:pPr>
    </w:p>
    <w:p w:rsidR="007B618B" w:rsidRPr="002833C1" w:rsidRDefault="00E570AF">
      <w:pPr>
        <w:pStyle w:val="a5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noProof/>
          <w:sz w:val="24"/>
          <w:szCs w:val="24"/>
          <w:lang w:bidi="ar-SA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168909</wp:posOffset>
                </wp:positionV>
                <wp:extent cx="1715135" cy="0"/>
                <wp:effectExtent l="0" t="0" r="1841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"/>
            </w:pict>
          </mc:Fallback>
        </mc:AlternateConten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 w:rsidR="009C51C9" w:rsidRPr="002833C1">
        <w:rPr>
          <w:rFonts w:ascii="Times New Roman" w:hAnsi="Times New Roman"/>
          <w:sz w:val="24"/>
          <w:szCs w:val="24"/>
          <w:lang w:val="uk-UA"/>
        </w:rPr>
        <w:t>26.12.2024р.</w:t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2833C1" w:rsidRDefault="00E570AF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noProof/>
          <w:sz w:val="16"/>
          <w:szCs w:val="16"/>
          <w:lang w:bidi="ar-SA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13334</wp:posOffset>
                </wp:positionV>
                <wp:extent cx="17145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87pt,1.05pt" to="52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"/>
            </w:pict>
          </mc:Fallback>
        </mc:AlternateConten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2833C1" w:rsidRDefault="007B618B">
      <w:pPr>
        <w:jc w:val="center"/>
        <w:rPr>
          <w:b/>
          <w:lang w:val="uk-UA"/>
        </w:rPr>
      </w:pPr>
      <w:r w:rsidRPr="002833C1">
        <w:rPr>
          <w:b/>
          <w:lang w:val="uk-UA"/>
        </w:rPr>
        <w:t>М.П.</w:t>
      </w:r>
    </w:p>
    <w:p w:rsidR="007B618B" w:rsidRPr="005549B7" w:rsidRDefault="007B618B">
      <w:pPr>
        <w:jc w:val="center"/>
        <w:rPr>
          <w:b/>
          <w:sz w:val="16"/>
          <w:szCs w:val="16"/>
          <w:lang w:val="uk-UA"/>
        </w:rPr>
      </w:pPr>
    </w:p>
    <w:p w:rsidR="007B618B" w:rsidRPr="003B3807" w:rsidRDefault="007B618B">
      <w:pPr>
        <w:pStyle w:val="a5"/>
        <w:jc w:val="both"/>
        <w:rPr>
          <w:rFonts w:ascii="Times New Roman" w:hAnsi="Times New Roman"/>
          <w:sz w:val="12"/>
          <w:szCs w:val="12"/>
          <w:lang w:val="uk-UA"/>
        </w:rPr>
      </w:pPr>
    </w:p>
    <w:p w:rsidR="007B618B" w:rsidRPr="003D7F2E" w:rsidRDefault="00E570AF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>
        <w:rPr>
          <w:b/>
          <w:noProof/>
          <w:lang w:bidi="ar-S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165734</wp:posOffset>
                </wp:positionV>
                <wp:extent cx="3040380" cy="0"/>
                <wp:effectExtent l="0" t="0" r="2667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"/>
            </w:pict>
          </mc:Fallback>
        </mc:AlternateContent>
      </w:r>
      <w:r w:rsidR="007B618B" w:rsidRPr="003D7F2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D96E39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9C51C9" w:rsidRPr="00487B14">
        <w:rPr>
          <w:rFonts w:ascii="Times New Roman" w:hAnsi="Times New Roman"/>
          <w:sz w:val="24"/>
          <w:szCs w:val="24"/>
          <w:lang w:val="uk-UA"/>
        </w:rPr>
        <w:t>Олена ПШЕНЯНИК</w:t>
      </w:r>
      <w:r w:rsidR="007B618B" w:rsidRPr="00487B14">
        <w:rPr>
          <w:rFonts w:ascii="Times New Roman" w:hAnsi="Times New Roman"/>
          <w:sz w:val="24"/>
          <w:szCs w:val="24"/>
          <w:lang w:val="uk-UA"/>
        </w:rPr>
        <w:tab/>
      </w:r>
      <w:r w:rsidR="007B618B" w:rsidRPr="00487B14">
        <w:rPr>
          <w:rFonts w:ascii="Times New Roman" w:hAnsi="Times New Roman"/>
          <w:sz w:val="24"/>
          <w:szCs w:val="24"/>
          <w:lang w:val="uk-UA"/>
        </w:rPr>
        <w:tab/>
      </w:r>
      <w:r w:rsidR="009C51C9" w:rsidRPr="00487B14">
        <w:rPr>
          <w:rFonts w:ascii="Times New Roman" w:hAnsi="Times New Roman"/>
          <w:sz w:val="24"/>
          <w:szCs w:val="24"/>
          <w:lang w:val="uk-UA"/>
        </w:rPr>
        <w:t xml:space="preserve">Віктор </w:t>
      </w:r>
      <w:bookmarkStart w:id="0" w:name="_GoBack"/>
      <w:bookmarkEnd w:id="0"/>
      <w:r w:rsidR="009C51C9" w:rsidRPr="00487B14">
        <w:rPr>
          <w:rFonts w:ascii="Times New Roman" w:hAnsi="Times New Roman"/>
          <w:sz w:val="24"/>
          <w:szCs w:val="24"/>
          <w:lang w:val="uk-UA"/>
        </w:rPr>
        <w:t>ЯРМОЛЮК</w:t>
      </w:r>
    </w:p>
    <w:p w:rsidR="007B618B" w:rsidRPr="002833C1" w:rsidRDefault="00E570AF">
      <w:pPr>
        <w:jc w:val="both"/>
        <w:rPr>
          <w:sz w:val="16"/>
          <w:szCs w:val="16"/>
          <w:lang w:val="uk-UA"/>
        </w:rPr>
      </w:pPr>
      <w:r>
        <w:rPr>
          <w:b/>
          <w:noProof/>
          <w:lang w:val="ru-RU" w:bidi="ar-S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-1</wp:posOffset>
                </wp:positionV>
                <wp:extent cx="21717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"/>
            </w:pict>
          </mc:Fallback>
        </mc:AlternateContent>
      </w:r>
      <w:r w:rsidR="007B618B" w:rsidRPr="002833C1">
        <w:rPr>
          <w:b/>
          <w:noProof/>
          <w:lang w:val="uk-UA"/>
        </w:rPr>
        <w:tab/>
      </w:r>
      <w:r w:rsidR="007B618B" w:rsidRPr="002833C1">
        <w:rPr>
          <w:lang w:val="uk-UA"/>
        </w:rPr>
        <w:tab/>
      </w:r>
      <w:r w:rsidR="007B618B" w:rsidRPr="002833C1">
        <w:rPr>
          <w:sz w:val="16"/>
          <w:szCs w:val="16"/>
          <w:lang w:val="uk-UA"/>
        </w:rPr>
        <w:t>(прізвище, ім’я, по батькові, номер телефону)</w:t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</w:r>
      <w:r w:rsidR="007B618B" w:rsidRPr="002833C1">
        <w:rPr>
          <w:sz w:val="16"/>
          <w:szCs w:val="16"/>
          <w:lang w:val="uk-UA"/>
        </w:rPr>
        <w:tab/>
        <w:t>(прізвище, ім’я, по батькові)</w:t>
      </w:r>
    </w:p>
    <w:p w:rsidR="007B618B" w:rsidRPr="005549B7" w:rsidRDefault="007B618B">
      <w:pPr>
        <w:rPr>
          <w:sz w:val="16"/>
          <w:szCs w:val="16"/>
          <w:lang w:val="uk-UA"/>
        </w:rPr>
      </w:pPr>
    </w:p>
    <w:sectPr w:rsidR="007B618B" w:rsidRPr="005549B7" w:rsidSect="00921F6C">
      <w:headerReference w:type="default" r:id="rId9"/>
      <w:footerReference w:type="even" r:id="rId10"/>
      <w:footerReference w:type="default" r:id="rId11"/>
      <w:pgSz w:w="11907" w:h="16840" w:code="9"/>
      <w:pgMar w:top="720" w:right="851" w:bottom="357" w:left="1134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D9C" w:rsidRDefault="00037D9C">
      <w:r>
        <w:separator/>
      </w:r>
    </w:p>
  </w:endnote>
  <w:endnote w:type="continuationSeparator" w:id="0">
    <w:p w:rsidR="00037D9C" w:rsidRDefault="0003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30" w:rsidRDefault="00F4583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45830" w:rsidRDefault="00F4583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30" w:rsidRDefault="00F45830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96E39">
      <w:rPr>
        <w:rStyle w:val="a8"/>
        <w:noProof/>
      </w:rPr>
      <w:t>5</w:t>
    </w:r>
    <w:r>
      <w:rPr>
        <w:rStyle w:val="a8"/>
      </w:rPr>
      <w:fldChar w:fldCharType="end"/>
    </w:r>
  </w:p>
  <w:p w:rsidR="00F45830" w:rsidRDefault="00F45830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D9C" w:rsidRDefault="00037D9C">
      <w:r>
        <w:separator/>
      </w:r>
    </w:p>
  </w:footnote>
  <w:footnote w:type="continuationSeparator" w:id="0">
    <w:p w:rsidR="00037D9C" w:rsidRDefault="00037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30" w:rsidRDefault="00F45830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0AF"/>
    <w:rsid w:val="000070A6"/>
    <w:rsid w:val="00013484"/>
    <w:rsid w:val="00037D9C"/>
    <w:rsid w:val="00051392"/>
    <w:rsid w:val="00080A61"/>
    <w:rsid w:val="000B2C92"/>
    <w:rsid w:val="000B57D0"/>
    <w:rsid w:val="000E29F4"/>
    <w:rsid w:val="000E3D48"/>
    <w:rsid w:val="000F5618"/>
    <w:rsid w:val="00164BF4"/>
    <w:rsid w:val="00170862"/>
    <w:rsid w:val="00172492"/>
    <w:rsid w:val="001B2A5F"/>
    <w:rsid w:val="001C61E2"/>
    <w:rsid w:val="001D7B8F"/>
    <w:rsid w:val="001E2A8D"/>
    <w:rsid w:val="0020113C"/>
    <w:rsid w:val="002122FB"/>
    <w:rsid w:val="00224B8A"/>
    <w:rsid w:val="00227BA5"/>
    <w:rsid w:val="002407BC"/>
    <w:rsid w:val="00251DED"/>
    <w:rsid w:val="00253685"/>
    <w:rsid w:val="0027484C"/>
    <w:rsid w:val="002833C1"/>
    <w:rsid w:val="002A6F2D"/>
    <w:rsid w:val="002C5FB7"/>
    <w:rsid w:val="002E5BC0"/>
    <w:rsid w:val="003424EE"/>
    <w:rsid w:val="00382F12"/>
    <w:rsid w:val="003B3807"/>
    <w:rsid w:val="003C48E7"/>
    <w:rsid w:val="003D6F0B"/>
    <w:rsid w:val="003D7F2E"/>
    <w:rsid w:val="003E3D8F"/>
    <w:rsid w:val="003F1D6E"/>
    <w:rsid w:val="00487B14"/>
    <w:rsid w:val="00490FFB"/>
    <w:rsid w:val="004941C8"/>
    <w:rsid w:val="004A28CF"/>
    <w:rsid w:val="004B2793"/>
    <w:rsid w:val="004B3514"/>
    <w:rsid w:val="004B5DA3"/>
    <w:rsid w:val="004D60B2"/>
    <w:rsid w:val="004E150B"/>
    <w:rsid w:val="00500D75"/>
    <w:rsid w:val="00542542"/>
    <w:rsid w:val="00552EF4"/>
    <w:rsid w:val="005549B7"/>
    <w:rsid w:val="00586D92"/>
    <w:rsid w:val="00591AAF"/>
    <w:rsid w:val="005D5DAE"/>
    <w:rsid w:val="005E2B92"/>
    <w:rsid w:val="005F6487"/>
    <w:rsid w:val="00684DDD"/>
    <w:rsid w:val="006A3D39"/>
    <w:rsid w:val="006B55FB"/>
    <w:rsid w:val="007039FB"/>
    <w:rsid w:val="00753881"/>
    <w:rsid w:val="00786905"/>
    <w:rsid w:val="007A0386"/>
    <w:rsid w:val="007A1DBD"/>
    <w:rsid w:val="007A4F67"/>
    <w:rsid w:val="007B618B"/>
    <w:rsid w:val="007C1142"/>
    <w:rsid w:val="007D0EE0"/>
    <w:rsid w:val="007F1EEC"/>
    <w:rsid w:val="008369F1"/>
    <w:rsid w:val="00875587"/>
    <w:rsid w:val="0088379D"/>
    <w:rsid w:val="00890A32"/>
    <w:rsid w:val="008D41C0"/>
    <w:rsid w:val="008F1B21"/>
    <w:rsid w:val="0090791D"/>
    <w:rsid w:val="00911017"/>
    <w:rsid w:val="00921F6C"/>
    <w:rsid w:val="00930F71"/>
    <w:rsid w:val="009B3A21"/>
    <w:rsid w:val="009C38B2"/>
    <w:rsid w:val="009C5114"/>
    <w:rsid w:val="009C51C9"/>
    <w:rsid w:val="009E69D5"/>
    <w:rsid w:val="009E6B30"/>
    <w:rsid w:val="009E7C64"/>
    <w:rsid w:val="00A22F24"/>
    <w:rsid w:val="00A306B2"/>
    <w:rsid w:val="00A57CB4"/>
    <w:rsid w:val="00AA2058"/>
    <w:rsid w:val="00AA48E8"/>
    <w:rsid w:val="00AB113E"/>
    <w:rsid w:val="00AE7DD4"/>
    <w:rsid w:val="00B13255"/>
    <w:rsid w:val="00B35AA3"/>
    <w:rsid w:val="00B44F70"/>
    <w:rsid w:val="00B658BD"/>
    <w:rsid w:val="00B820F8"/>
    <w:rsid w:val="00BC6E26"/>
    <w:rsid w:val="00BE04F0"/>
    <w:rsid w:val="00BE7D7E"/>
    <w:rsid w:val="00C03B33"/>
    <w:rsid w:val="00C14060"/>
    <w:rsid w:val="00C26AFE"/>
    <w:rsid w:val="00C82735"/>
    <w:rsid w:val="00CC00BA"/>
    <w:rsid w:val="00CF2749"/>
    <w:rsid w:val="00D10605"/>
    <w:rsid w:val="00D50FEB"/>
    <w:rsid w:val="00D63C82"/>
    <w:rsid w:val="00D96E39"/>
    <w:rsid w:val="00DB7267"/>
    <w:rsid w:val="00DD2F24"/>
    <w:rsid w:val="00DD4843"/>
    <w:rsid w:val="00DE661E"/>
    <w:rsid w:val="00E13C48"/>
    <w:rsid w:val="00E570AF"/>
    <w:rsid w:val="00E5795D"/>
    <w:rsid w:val="00E80742"/>
    <w:rsid w:val="00E834A8"/>
    <w:rsid w:val="00EA026E"/>
    <w:rsid w:val="00F066A0"/>
    <w:rsid w:val="00F279F5"/>
    <w:rsid w:val="00F45830"/>
    <w:rsid w:val="00F51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060"/>
    <w:pPr>
      <w:autoSpaceDE w:val="0"/>
      <w:autoSpaceDN w:val="0"/>
    </w:pPr>
    <w:rPr>
      <w:rFonts w:cs="Mangal"/>
      <w:lang w:val="en-US" w:eastAsia="ru-RU" w:bidi="ks-Deva"/>
    </w:rPr>
  </w:style>
  <w:style w:type="paragraph" w:styleId="1">
    <w:name w:val="heading 1"/>
    <w:basedOn w:val="a"/>
    <w:next w:val="a"/>
    <w:qFormat/>
    <w:rsid w:val="00C14060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rsid w:val="00C14060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rsid w:val="00C14060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rsid w:val="00C14060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rsid w:val="00C14060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rsid w:val="00C14060"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sid w:val="00C14060"/>
    <w:rPr>
      <w:sz w:val="14"/>
      <w:szCs w:val="14"/>
      <w:lang w:val="uk-UA"/>
    </w:rPr>
  </w:style>
  <w:style w:type="paragraph" w:styleId="2">
    <w:name w:val="Body Text 2"/>
    <w:basedOn w:val="a"/>
    <w:rsid w:val="00C14060"/>
    <w:pPr>
      <w:jc w:val="both"/>
    </w:pPr>
    <w:rPr>
      <w:lang w:val="uk-UA"/>
    </w:rPr>
  </w:style>
  <w:style w:type="paragraph" w:customStyle="1" w:styleId="a5">
    <w:name w:val="Îáû÷íûé"/>
    <w:rsid w:val="00C14060"/>
    <w:pPr>
      <w:autoSpaceDE w:val="0"/>
      <w:autoSpaceDN w:val="0"/>
    </w:pPr>
    <w:rPr>
      <w:rFonts w:ascii="Kudriashov" w:hAnsi="Kudriashov" w:cs="Kudriashov"/>
      <w:lang w:val="ru-RU" w:eastAsia="ru-RU" w:bidi="ks-Deva"/>
    </w:rPr>
  </w:style>
  <w:style w:type="paragraph" w:styleId="a6">
    <w:name w:val="header"/>
    <w:basedOn w:val="a"/>
    <w:rsid w:val="00C1406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C1406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14060"/>
  </w:style>
  <w:style w:type="paragraph" w:styleId="a9">
    <w:name w:val="Balloon Text"/>
    <w:basedOn w:val="a"/>
    <w:link w:val="aa"/>
    <w:rsid w:val="00E570AF"/>
    <w:rPr>
      <w:rFonts w:ascii="Tahoma" w:hAnsi="Tahoma" w:cs="Tahoma"/>
      <w:sz w:val="16"/>
      <w:szCs w:val="14"/>
    </w:rPr>
  </w:style>
  <w:style w:type="character" w:customStyle="1" w:styleId="aa">
    <w:name w:val="Текст выноски Знак"/>
    <w:basedOn w:val="a0"/>
    <w:link w:val="a9"/>
    <w:rsid w:val="00E570AF"/>
    <w:rPr>
      <w:rFonts w:ascii="Tahoma" w:hAnsi="Tahoma" w:cs="Tahoma"/>
      <w:sz w:val="16"/>
      <w:szCs w:val="14"/>
      <w:lang w:val="en-US" w:eastAsia="ru-RU" w:bidi="ks-Dev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060"/>
    <w:pPr>
      <w:autoSpaceDE w:val="0"/>
      <w:autoSpaceDN w:val="0"/>
    </w:pPr>
    <w:rPr>
      <w:rFonts w:cs="Mangal"/>
      <w:lang w:val="en-US" w:eastAsia="ru-RU" w:bidi="ks-Deva"/>
    </w:rPr>
  </w:style>
  <w:style w:type="paragraph" w:styleId="1">
    <w:name w:val="heading 1"/>
    <w:basedOn w:val="a"/>
    <w:next w:val="a"/>
    <w:qFormat/>
    <w:rsid w:val="00C14060"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rsid w:val="00C14060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rsid w:val="00C14060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rsid w:val="00C14060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rsid w:val="00C14060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rsid w:val="00C14060"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sid w:val="00C14060"/>
    <w:rPr>
      <w:sz w:val="14"/>
      <w:szCs w:val="14"/>
      <w:lang w:val="uk-UA"/>
    </w:rPr>
  </w:style>
  <w:style w:type="paragraph" w:styleId="2">
    <w:name w:val="Body Text 2"/>
    <w:basedOn w:val="a"/>
    <w:rsid w:val="00C14060"/>
    <w:pPr>
      <w:jc w:val="both"/>
    </w:pPr>
    <w:rPr>
      <w:lang w:val="uk-UA"/>
    </w:rPr>
  </w:style>
  <w:style w:type="paragraph" w:customStyle="1" w:styleId="a5">
    <w:name w:val="Îáû÷íûé"/>
    <w:rsid w:val="00C14060"/>
    <w:pPr>
      <w:autoSpaceDE w:val="0"/>
      <w:autoSpaceDN w:val="0"/>
    </w:pPr>
    <w:rPr>
      <w:rFonts w:ascii="Kudriashov" w:hAnsi="Kudriashov" w:cs="Kudriashov"/>
      <w:lang w:val="ru-RU" w:eastAsia="ru-RU" w:bidi="ks-Deva"/>
    </w:rPr>
  </w:style>
  <w:style w:type="paragraph" w:styleId="a6">
    <w:name w:val="header"/>
    <w:basedOn w:val="a"/>
    <w:rsid w:val="00C1406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C1406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14060"/>
  </w:style>
  <w:style w:type="paragraph" w:styleId="a9">
    <w:name w:val="Balloon Text"/>
    <w:basedOn w:val="a"/>
    <w:link w:val="aa"/>
    <w:rsid w:val="00E570AF"/>
    <w:rPr>
      <w:rFonts w:ascii="Tahoma" w:hAnsi="Tahoma" w:cs="Tahoma"/>
      <w:sz w:val="16"/>
      <w:szCs w:val="14"/>
    </w:rPr>
  </w:style>
  <w:style w:type="character" w:customStyle="1" w:styleId="aa">
    <w:name w:val="Текст выноски Знак"/>
    <w:basedOn w:val="a0"/>
    <w:link w:val="a9"/>
    <w:rsid w:val="00E570AF"/>
    <w:rPr>
      <w:rFonts w:ascii="Tahoma" w:hAnsi="Tahoma" w:cs="Tahoma"/>
      <w:sz w:val="16"/>
      <w:szCs w:val="14"/>
      <w:lang w:val="en-US" w:eastAsia="ru-RU" w:bidi="ks-Dev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45;&#1044;&#1057;&#1058;&#1040;&#1058;\&#1052;&#1077;&#1076;&#1089;&#1090;&#1072;&#1090;%202024\12%20&#1084;&#1110;&#1089;.%202024\Medstat2.6.12.1_4kv2024_&#1084;i&#1089;&#1090;&#1086;_&#1079;_&#1087;i&#1076;&#1088;&#1086;&#1079;&#1076;i&#1083;&#1072;&#1084;&#1080;_25112024\tmp\F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C990-F453-4B62-93E3-999C8879C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</Template>
  <TotalTime>7</TotalTime>
  <Pages>1</Pages>
  <Words>1563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ЗВІТНІСТЬ</vt:lpstr>
      <vt:lpstr>ЗВІТНІСТЬ</vt:lpstr>
    </vt:vector>
  </TitlesOfParts>
  <Company>OCMS</Company>
  <LinksUpToDate>false</LinksUpToDate>
  <CharactersWithSpaces>10453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Tamara</dc:creator>
  <cp:lastModifiedBy>Tamara</cp:lastModifiedBy>
  <cp:revision>3</cp:revision>
  <cp:lastPrinted>2025-01-27T10:40:00Z</cp:lastPrinted>
  <dcterms:created xsi:type="dcterms:W3CDTF">2024-12-26T14:15:00Z</dcterms:created>
  <dcterms:modified xsi:type="dcterms:W3CDTF">2025-01-27T10:41:00Z</dcterms:modified>
</cp:coreProperties>
</file>